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C7E2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C7E2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EC7E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EC7E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EC7E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EC7E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EC7E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EC7E2D">
        <w:rPr>
          <w:b w:val="0"/>
        </w:rPr>
        <w:t xml:space="preserve"> 33/2307-21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C7E2D" w:rsidP="00232C8F">
            <w:r>
              <w:t>Преподаватель (профессионального цикла по направлениям)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C7E2D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EC7E2D" w:rsidRPr="00EC7E2D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EC7E2D" w:rsidRPr="00EC7E2D">
        <w:rPr>
          <w:rStyle w:val="aa"/>
        </w:rPr>
        <w:t>4;  33/2307-21, 34/2307-21А, 35/2307-21А, 36/2307-21А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EC7E2D" w:rsidRPr="00EC7E2D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C7E2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C7E2D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C7E2D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C7E2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EC7E2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EC7E2D" w:rsidP="00BA30DE">
            <w:pPr>
              <w:jc w:val="center"/>
            </w:pPr>
            <w:r>
              <w:t>034-350-788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  <w:r>
              <w:t>136-216-819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  <w:r>
              <w:t>141-562-935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  <w:r>
              <w:t>127-706-255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  <w:tr w:rsidR="00EC7E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C7E2D" w:rsidRDefault="00EC7E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C7E2D" w:rsidRPr="00D15B1E" w:rsidRDefault="00EC7E2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EC7E2D" w:rsidRPr="00EC7E2D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EC7E2D" w:rsidRPr="00EC7E2D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536A9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536A9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536A9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C7E2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536A94" w:rsidRPr="00536A94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536A94" w:rsidRPr="00536A94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C7E2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C7E2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C7E2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C7E2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C7E2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C7E2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536A94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536A94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EC7E2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E2D" w:rsidRPr="00EC7E2D" w:rsidRDefault="00EC7E2D" w:rsidP="004E51DC">
            <w:pPr>
              <w:pStyle w:val="a8"/>
            </w:pPr>
          </w:p>
        </w:tc>
      </w:tr>
      <w:tr w:rsidR="00EC7E2D" w:rsidRPr="00EC7E2D" w:rsidTr="00EC7E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C7E2D" w:rsidRPr="00EC7E2D" w:rsidRDefault="00EC7E2D" w:rsidP="00EF07A3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C7E2D" w:rsidRPr="00EC7E2D" w:rsidRDefault="00EC7E2D" w:rsidP="004E51DC">
            <w:pPr>
              <w:pStyle w:val="a8"/>
              <w:rPr>
                <w:vertAlign w:val="superscript"/>
              </w:rPr>
            </w:pPr>
            <w:r w:rsidRPr="00EC7E2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EC7E2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33/2307-21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536A94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536A94" w:rsidRPr="00536A94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4;  33/2307-21, 34/2307-21А, 35/2307-21А, 36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33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33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D2A293772D844C3806F5F0582C0A434"/>
    <w:docVar w:name="rm_id" w:val="6760"/>
    <w:docVar w:name="rm_name" w:val="                                          "/>
    <w:docVar w:name="rm_number" w:val=" 33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9685B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838F0"/>
    <w:rsid w:val="00494C94"/>
    <w:rsid w:val="004A47AD"/>
    <w:rsid w:val="004C4DB2"/>
    <w:rsid w:val="004E51DC"/>
    <w:rsid w:val="004E55E5"/>
    <w:rsid w:val="004E5FB2"/>
    <w:rsid w:val="00510595"/>
    <w:rsid w:val="00536A94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1546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C7E2D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2022-02-18T01:58:00Z</dcterms:created>
  <dcterms:modified xsi:type="dcterms:W3CDTF">2022-02-18T08:23:00Z</dcterms:modified>
</cp:coreProperties>
</file>